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E5" w:rsidRDefault="00006F4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1296D">
        <w:fldChar w:fldCharType="begin"/>
      </w:r>
      <w:r w:rsidR="0021296D">
        <w:instrText xml:space="preserve"> DOCPROPERTY  MtgSeq  \* MERGEFORMAT </w:instrText>
      </w:r>
      <w:r w:rsidR="0021296D">
        <w:fldChar w:fldCharType="separate"/>
      </w:r>
      <w:r w:rsidR="005248E5" w:rsidRPr="00EB09B7">
        <w:rPr>
          <w:b/>
          <w:noProof/>
          <w:sz w:val="24"/>
        </w:rPr>
        <w:t>108</w:t>
      </w:r>
      <w:r w:rsidR="0021296D">
        <w:rPr>
          <w:b/>
          <w:noProof/>
          <w:sz w:val="24"/>
        </w:rPr>
        <w:fldChar w:fldCharType="end"/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5248E5">
        <w:rPr>
          <w:rFonts w:eastAsia="SimSun"/>
          <w:b/>
          <w:i/>
          <w:sz w:val="28"/>
          <w:lang w:val="en-US" w:eastAsia="zh-CN"/>
        </w:rPr>
        <w:t>422</w:t>
      </w:r>
      <w:r w:rsidR="0019007D">
        <w:rPr>
          <w:rFonts w:eastAsia="SimSun"/>
          <w:b/>
          <w:i/>
          <w:sz w:val="28"/>
          <w:lang w:val="en-US" w:eastAsia="zh-CN"/>
        </w:rPr>
        <w:t>7</w:t>
      </w:r>
      <w:bookmarkStart w:id="1" w:name="_GoBack"/>
      <w:bookmarkEnd w:id="1"/>
    </w:p>
    <w:p w:rsidR="000B29E5" w:rsidRDefault="005248E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5248E5">
        <w:rPr>
          <w:rFonts w:ascii="Arial" w:hAnsi="Arial" w:cs="Arial"/>
          <w:b/>
          <w:bCs/>
          <w:sz w:val="24"/>
          <w:lang w:val="it-IT"/>
        </w:rPr>
        <w:t>Bengaluru, India, 25th Aug 2025 - 29th Aug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B29E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13</w:t>
            </w:r>
            <w:r>
              <w:rPr>
                <w:i/>
                <w:sz w:val="14"/>
              </w:rPr>
              <w:t>.0</w:t>
            </w:r>
          </w:p>
        </w:tc>
      </w:tr>
      <w:tr w:rsidR="000B29E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B29E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9E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29E5" w:rsidRDefault="00006F4A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98354A" w:rsidRPr="0098354A">
              <w:t>PC3 EN-DC R1</w:t>
            </w:r>
            <w:r w:rsidR="00FD37AF">
              <w:t>5</w:t>
            </w:r>
            <w:r w:rsidR="0098354A" w:rsidRPr="0098354A">
              <w:t xml:space="preserve"> combos</w:t>
            </w:r>
          </w:p>
        </w:tc>
      </w:tr>
      <w:tr w:rsidR="000B29E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29E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B29E5" w:rsidRDefault="0098354A">
            <w:pPr>
              <w:pStyle w:val="CRCoverPage"/>
              <w:spacing w:after="0"/>
              <w:ind w:left="100"/>
            </w:pPr>
            <w:r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29E5" w:rsidRDefault="0098354A">
            <w:pPr>
              <w:pStyle w:val="CRCoverPage"/>
              <w:spacing w:after="0"/>
              <w:ind w:left="100"/>
            </w:pPr>
            <w:r w:rsidRPr="0098354A">
              <w:t>2025-08-29</w:t>
            </w:r>
          </w:p>
        </w:tc>
      </w:tr>
    </w:tbl>
    <w:p w:rsidR="000B29E5" w:rsidRDefault="000B29E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0B29E5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0B29E5" w:rsidRDefault="00006F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98354A" w:rsidRDefault="0098354A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98354A" w:rsidRDefault="0098354A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FD37AF" w:rsidRDefault="00FD37A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Pr="0098354A" w:rsidRDefault="000B29E5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06F4A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B29E5" w:rsidRDefault="00006F4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FD37AF" w:rsidRPr="00FD37AF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DC_1A-3A-42A_n77A/DC_1A_n77A,</w:t>
            </w:r>
          </w:p>
          <w:p w:rsidR="00FD37AF" w:rsidRPr="00FD37AF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DC_1A-3A-42A_n77A/DC_3A_n77A,</w:t>
            </w:r>
          </w:p>
          <w:p w:rsidR="00FD37AF" w:rsidRPr="00FD37AF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DC_1A-3A-42C_n77A/DC_1A_n77A,</w:t>
            </w:r>
          </w:p>
          <w:p w:rsidR="00FD37AF" w:rsidRPr="00FD37AF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DC_1A-3A-42C_n77A/DC_3A_n77A,</w:t>
            </w:r>
          </w:p>
          <w:p w:rsidR="00FD37AF" w:rsidRPr="00FD37AF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DC_1A-41C_n77A/DC_1A_n77A,</w:t>
            </w:r>
          </w:p>
          <w:p w:rsidR="00FD37AF" w:rsidRPr="00FD37AF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DC_1A-42A_n77A/DC_1A_n77A,</w:t>
            </w:r>
          </w:p>
          <w:p w:rsidR="00FD37AF" w:rsidRPr="00FD37AF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DC_1A-42C_n77A/DC_1A_n77A,</w:t>
            </w:r>
          </w:p>
          <w:p w:rsidR="00FD37AF" w:rsidRPr="00FD37AF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DC_3A-42A_n77A/DC_3A_n77A,</w:t>
            </w:r>
          </w:p>
          <w:p w:rsidR="00FD37AF" w:rsidRPr="00FD37AF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DC_3A-42C_n77A/DC_3A_n77A,</w:t>
            </w:r>
          </w:p>
          <w:p w:rsidR="000B29E5" w:rsidRPr="00D04D7E" w:rsidRDefault="00FD37AF" w:rsidP="00FD37AF">
            <w:pPr>
              <w:spacing w:after="0"/>
              <w:outlineLvl w:val="0"/>
              <w:rPr>
                <w:rFonts w:ascii="Arial" w:eastAsia="游ゴシック" w:hAnsi="Arial" w:cs="Arial"/>
                <w:color w:val="000000"/>
                <w:szCs w:val="16"/>
                <w:lang w:val="en-US" w:eastAsia="ja-JP"/>
              </w:rPr>
            </w:pPr>
            <w:r w:rsidRPr="00FD37AF">
              <w:rPr>
                <w:rFonts w:ascii="Arial" w:eastAsia="游ゴシック" w:hAnsi="Arial" w:cs="Arial"/>
                <w:color w:val="000000"/>
                <w:szCs w:val="16"/>
              </w:rPr>
              <w:t>DC_41C_n77A/DC_41A_n77A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B29E5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29E5" w:rsidRDefault="00006F4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B29E5" w:rsidRDefault="00006F4A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29E5" w:rsidRDefault="00006F4A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</w:pPr>
          </w:p>
        </w:tc>
      </w:tr>
      <w:tr w:rsidR="000B29E5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E5" w:rsidRDefault="000B29E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0B29E5" w:rsidRDefault="000B29E5">
      <w:pPr>
        <w:pStyle w:val="CRCoverPage"/>
        <w:rPr>
          <w:lang w:val="en-US"/>
        </w:rPr>
      </w:pPr>
    </w:p>
    <w:sectPr w:rsidR="000B29E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296D" w:rsidRDefault="0021296D">
      <w:pPr>
        <w:spacing w:after="0"/>
      </w:pPr>
      <w:r>
        <w:separator/>
      </w:r>
    </w:p>
  </w:endnote>
  <w:endnote w:type="continuationSeparator" w:id="0">
    <w:p w:rsidR="0021296D" w:rsidRDefault="002129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E5" w:rsidRDefault="00006F4A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296D" w:rsidRDefault="0021296D">
      <w:pPr>
        <w:spacing w:after="0"/>
      </w:pPr>
      <w:r>
        <w:separator/>
      </w:r>
    </w:p>
  </w:footnote>
  <w:footnote w:type="continuationSeparator" w:id="0">
    <w:p w:rsidR="0021296D" w:rsidRDefault="002129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9E5" w:rsidRDefault="000B29E5">
    <w:pPr>
      <w:pStyle w:val="afe"/>
    </w:pPr>
  </w:p>
  <w:p w:rsidR="000B29E5" w:rsidRDefault="000B29E5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6F4A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29E5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007D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296D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8E5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4F9C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354A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4D7E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37AF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14C0EDA"/>
    <w:rsid w:val="716A7266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F9F469"/>
  <w15:docId w15:val="{6F60B18A-CCB9-41F4-9F3D-17F50D4C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D1F99-A42C-40D4-BBF5-9B8B3985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142</Words>
  <Characters>815</Characters>
  <Application>Microsoft Office Word</Application>
  <DocSecurity>0</DocSecurity>
  <Lines>6</Lines>
  <Paragraphs>1</Paragraphs>
  <ScaleCrop>false</ScaleCrop>
  <Company>ETSI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12</cp:revision>
  <cp:lastPrinted>2020-02-05T15:54:00Z</cp:lastPrinted>
  <dcterms:created xsi:type="dcterms:W3CDTF">2022-09-02T09:30:00Z</dcterms:created>
  <dcterms:modified xsi:type="dcterms:W3CDTF">2025-08-28T09:36:00Z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169A8C05F4CA417FB04505263BDA66D7_13</vt:lpwstr>
  </property>
  <property fmtid="{D5CDD505-2E9C-101B-9397-08002B2CF9AE}" pid="4" name="ContentTypeId">
    <vt:lpwstr>0x0101003AA7AC0C743A294CADF60F661720E3E6</vt:lpwstr>
  </property>
</Properties>
</file>